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2525E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河南省鼎灿新材料科技有限公司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河南省鼎灿新材料科技有限公司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我司成立于2015年2月，是一家专业从事一次性快餐用品研发、生产与销售的企业，核心产品包括一次性餐盒、一次性杯子等，拥有标准化生产基地与成熟的供应链体系，致力于为餐饮行业提供安全、环保的包装解决方案。 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有限责任公司  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制造业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王梦佳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19037571899</w:t>
      </w:r>
    </w:p>
    <w:p w14:paraId="387D4DF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instrText xml:space="preserve"> HYPERLINK "mailto:1103161856@qq.com" </w:instrTex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1103161856@qq.com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7607154A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1.注塑包装工女工6名，18岁一45岁，计件工资，6000一8000</w:t>
      </w:r>
    </w:p>
    <w:p w14:paraId="4AE2A1EE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2.生产班长（女），2名，工资5000一6000+</w:t>
      </w:r>
    </w:p>
    <w:p w14:paraId="4EC25E59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3.注塑加料工，男，一名工资7000一8500</w:t>
      </w:r>
    </w:p>
    <w:p w14:paraId="00158E92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4.激光打标，2名，年龄18岁一45岁，保底工资4500</w:t>
      </w:r>
    </w:p>
    <w:p w14:paraId="3CAAAB51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5.吸塑包装工，女，2名，年龄18岁一53岁，保底工资4000</w:t>
      </w:r>
    </w:p>
    <w:p w14:paraId="452EBE44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6.彩印包装工，女，2名，18岁一40岁，4000一4500</w:t>
      </w:r>
    </w:p>
    <w:p w14:paraId="5665E4FC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7.注塑上下模具，男，2名工资，5000一6000</w:t>
      </w:r>
    </w:p>
    <w:p w14:paraId="58ACF2B8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8.品质员两名，包吃包住，女，3名，月薪4000-5000</w:t>
      </w:r>
    </w:p>
    <w:p w14:paraId="623EFEF7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9.生产文员 ，2名，工资面议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10.销售专员，2名，工资面议  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790DD4FE">
      <w:pPr>
        <w:spacing w:line="600" w:lineRule="exact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相关福利：</w:t>
      </w:r>
    </w:p>
    <w:p w14:paraId="70B714BF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提供免费员工宿舍（配备空调、热水器）及工作餐。</w:t>
      </w:r>
    </w:p>
    <w:p w14:paraId="37772235">
      <w:pPr>
        <w:spacing w:line="600" w:lineRule="exact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2、定期组织员工体检、节日礼品发放。</w:t>
      </w:r>
    </w:p>
    <w:p w14:paraId="4C3CBB5A">
      <w:pPr>
        <w:spacing w:line="600" w:lineRule="exact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3、缴纳社保。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河南省平顶山市郏县 兴隆路中段路北88号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E327C3E"/>
    <w:rsid w:val="11947DAC"/>
    <w:rsid w:val="1959028A"/>
    <w:rsid w:val="19F73A90"/>
    <w:rsid w:val="21681610"/>
    <w:rsid w:val="26E848A3"/>
    <w:rsid w:val="2B9F3258"/>
    <w:rsid w:val="320F470F"/>
    <w:rsid w:val="338C0DA0"/>
    <w:rsid w:val="3390475B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9923C08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457</Words>
  <Characters>551</Characters>
  <Lines>0</Lines>
  <Paragraphs>0</Paragraphs>
  <TotalTime>19</TotalTime>
  <ScaleCrop>false</ScaleCrop>
  <LinksUpToDate>false</LinksUpToDate>
  <CharactersWithSpaces>636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2026-01-22T08:13:09Z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777F0523FF4C4A9C830A5A26AFAAE86B_13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